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F809C" w14:textId="051C5B39" w:rsidR="00535962" w:rsidRPr="00F7167E" w:rsidRDefault="008530B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29677D7" wp14:editId="05B1634B">
                <wp:simplePos x="0" y="0"/>
                <wp:positionH relativeFrom="column">
                  <wp:posOffset>4343400</wp:posOffset>
                </wp:positionH>
                <wp:positionV relativeFrom="paragraph">
                  <wp:posOffset>-676275</wp:posOffset>
                </wp:positionV>
                <wp:extent cx="1919860" cy="701040"/>
                <wp:effectExtent l="0" t="0" r="23495" b="22860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986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2"/>
                            <a:chOff x="9151" y="720"/>
                            <a:chExt cx="2009" cy="801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75"/>
                              <a:ext cx="2009" cy="34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C51B74" w14:textId="79965F21" w:rsidR="00051C0A" w:rsidRPr="00051C0A" w:rsidRDefault="00210B0B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EDESUR-</w:t>
                                </w:r>
                                <w:r w:rsidR="008530B7">
                                  <w:rPr>
                                    <w:rStyle w:val="Textodelmarcadordeposicin"/>
                                  </w:rPr>
                                  <w:t>DAF</w:t>
                                </w:r>
                                <w:r w:rsidR="0092521D">
                                  <w:rPr>
                                    <w:rStyle w:val="Textodelmarcadordeposicin"/>
                                  </w:rPr>
                                  <w:t>-C</w:t>
                                </w:r>
                                <w:r w:rsidR="00FA02D9">
                                  <w:rPr>
                                    <w:rStyle w:val="Textodelmarcadordeposicin"/>
                                  </w:rPr>
                                  <w:t>M</w:t>
                                </w:r>
                                <w:r w:rsidR="00DB4868">
                                  <w:rPr>
                                    <w:rStyle w:val="Textodelmarcadordeposicin"/>
                                  </w:rPr>
                                  <w:t>-202</w:t>
                                </w:r>
                                <w:r w:rsidR="008530B7">
                                  <w:rPr>
                                    <w:rStyle w:val="Textodelmarcadordeposicin"/>
                                  </w:rPr>
                                  <w:t>6</w:t>
                                </w:r>
                                <w:r w:rsidR="00DB4868">
                                  <w:rPr>
                                    <w:rStyle w:val="Textodelmarcadordeposicin"/>
                                  </w:rPr>
                                  <w:t>-00</w:t>
                                </w:r>
                                <w:r w:rsidR="008530B7">
                                  <w:rPr>
                                    <w:rStyle w:val="Textodelmarcadordeposicin"/>
                                  </w:rPr>
                                  <w:t>08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F9AA50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9677D7" id="Group 20" o:spid="_x0000_s1026" style="position:absolute;margin-left:342pt;margin-top:-53.25pt;width:151.1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862" coordorigin="9151,720" coordsize="2009,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75;width:2009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EC51B74" w14:textId="79965F21" w:rsidR="00051C0A" w:rsidRPr="00051C0A" w:rsidRDefault="00210B0B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EDESUR-</w:t>
                          </w:r>
                          <w:r w:rsidR="008530B7">
                            <w:rPr>
                              <w:rStyle w:val="Textodelmarcadordeposicin"/>
                            </w:rPr>
                            <w:t>DAF</w:t>
                          </w:r>
                          <w:r w:rsidR="0092521D">
                            <w:rPr>
                              <w:rStyle w:val="Textodelmarcadordeposicin"/>
                            </w:rPr>
                            <w:t>-C</w:t>
                          </w:r>
                          <w:r w:rsidR="00FA02D9">
                            <w:rPr>
                              <w:rStyle w:val="Textodelmarcadordeposicin"/>
                            </w:rPr>
                            <w:t>M</w:t>
                          </w:r>
                          <w:r w:rsidR="00DB4868">
                            <w:rPr>
                              <w:rStyle w:val="Textodelmarcadordeposicin"/>
                            </w:rPr>
                            <w:t>-202</w:t>
                          </w:r>
                          <w:r w:rsidR="008530B7">
                            <w:rPr>
                              <w:rStyle w:val="Textodelmarcadordeposicin"/>
                            </w:rPr>
                            <w:t>6</w:t>
                          </w:r>
                          <w:r w:rsidR="00DB4868">
                            <w:rPr>
                              <w:rStyle w:val="Textodelmarcadordeposicin"/>
                            </w:rPr>
                            <w:t>-00</w:t>
                          </w:r>
                          <w:r w:rsidR="008530B7">
                            <w:rPr>
                              <w:rStyle w:val="Textodelmarcadordeposicin"/>
                            </w:rPr>
                            <w:t>08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7F9AA50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C35D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03C00C" wp14:editId="2BE45846">
                <wp:simplePos x="0" y="0"/>
                <wp:positionH relativeFrom="column">
                  <wp:posOffset>4428877</wp:posOffset>
                </wp:positionH>
                <wp:positionV relativeFrom="paragraph">
                  <wp:posOffset>31805</wp:posOffset>
                </wp:positionV>
                <wp:extent cx="1832333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233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5262D" w14:textId="77777777"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3C00C" id="Text Box 12" o:spid="_x0000_s1031" type="#_x0000_t202" style="position:absolute;margin-left:348.75pt;margin-top:2.5pt;width:144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DZ5AEAAKgDAAAOAAAAZHJzL2Uyb0RvYy54bWysU12P0zAQfEfiP1h+p2nSwp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" filled="f" stroked="f">
                <v:textbox>
                  <w:txbxContent>
                    <w:p w14:paraId="1C55262D" w14:textId="77777777" w:rsidR="0026335F" w:rsidRPr="0026335F" w:rsidRDefault="0026335F"/>
                  </w:txbxContent>
                </v:textbox>
              </v:shape>
            </w:pict>
          </mc:Fallback>
        </mc:AlternateContent>
      </w:r>
      <w:r w:rsidR="00210B0B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E68824" wp14:editId="1101D2E7">
                <wp:simplePos x="0" y="0"/>
                <wp:positionH relativeFrom="column">
                  <wp:posOffset>4800600</wp:posOffset>
                </wp:positionH>
                <wp:positionV relativeFrom="paragraph">
                  <wp:posOffset>212090</wp:posOffset>
                </wp:positionV>
                <wp:extent cx="1289685" cy="252095"/>
                <wp:effectExtent l="0" t="2540" r="0" b="254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EE70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B397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B397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B397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B397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378pt;margin-top:16.7pt;width:101.55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SPQuA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B397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B397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B397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B397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10B0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04AB48" wp14:editId="642BA7F2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F7FBF63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FA6D08A" wp14:editId="7D9B10DA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10B0B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D6D0FE" wp14:editId="411C978F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0BAB7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4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00EF2963" wp14:editId="721365AC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85C599" w14:textId="77777777" w:rsidR="00535962" w:rsidRPr="00535962" w:rsidRDefault="00210B0B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3065DA" wp14:editId="74C05700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F17F0F" w14:textId="77777777" w:rsidR="002E1412" w:rsidRPr="002E1412" w:rsidRDefault="0007128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I72NoTdAAAACQEAAA8AAAAAAAAAAAAAAAAA3wQAAGRycy9kb3ducmV2LnhtbFBLBQYAAAAABAAE&#10;APMAAADpBQAAAAA=&#10;" stroked="f">
                <v:textbox>
                  <w:txbxContent>
                    <w:p w:rsidR="002E1412" w:rsidRPr="002E1412" w:rsidRDefault="00EB397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FFA7220" w14:textId="77777777" w:rsidR="00535962" w:rsidRDefault="00535962" w:rsidP="00535962"/>
    <w:p w14:paraId="15F8ECB3" w14:textId="77777777" w:rsidR="006506D0" w:rsidRDefault="00210B0B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D6901E" wp14:editId="6F637EC6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7268F9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099D55EA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3F59F0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0E322D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4BC74A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CD365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4ECF332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413ABED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5B86413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DE3ED3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7C0F44C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CF1156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52D8F82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8B5610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1597BAE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30EA860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024566B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7D14103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5BF543F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0F99F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992E24A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02FFFBE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16F067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58A6C8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303081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065963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E5CFB3C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01EF3FB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82AD16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6371B14" w14:textId="2883ACDE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r w:rsidR="008530B7" w:rsidRPr="007C2731">
        <w:rPr>
          <w:b/>
          <w:bCs/>
          <w:sz w:val="22"/>
          <w:szCs w:val="22"/>
        </w:rPr>
        <w:t>Idiomas</w:t>
      </w:r>
      <w:r w:rsidR="008530B7" w:rsidRPr="007C2731">
        <w:rPr>
          <w:sz w:val="22"/>
          <w:szCs w:val="22"/>
        </w:rPr>
        <w:t xml:space="preserve"> [</w:t>
      </w:r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3B16B2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70C2D3F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D4A9A1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205A1B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D1AE3F2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2BA7804D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3F1C517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D22E94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3F5B640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3018BB9B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FE1EE1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887E19A" w14:textId="77777777" w:rsidTr="00044FA8">
        <w:trPr>
          <w:trHeight w:val="4637"/>
        </w:trPr>
        <w:tc>
          <w:tcPr>
            <w:tcW w:w="3269" w:type="dxa"/>
          </w:tcPr>
          <w:p w14:paraId="5977DED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6ABD86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99AF25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7850C40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4D7D567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C6B4BA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1B413A0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305AFC0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2D834CD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2127CC1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ECC7A9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58811E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6024A2D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FE6C67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35762F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6A7CAB58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BC6345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0DD30AF5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74581D8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372FED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1DA877A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4FC46" w14:textId="77777777" w:rsidR="0007128A" w:rsidRDefault="0007128A" w:rsidP="001007E7">
      <w:pPr>
        <w:spacing w:after="0" w:line="240" w:lineRule="auto"/>
      </w:pPr>
      <w:r>
        <w:separator/>
      </w:r>
    </w:p>
  </w:endnote>
  <w:endnote w:type="continuationSeparator" w:id="0">
    <w:p w14:paraId="739A9C85" w14:textId="77777777" w:rsidR="0007128A" w:rsidRDefault="0007128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57104" w14:textId="77777777" w:rsidR="001007E7" w:rsidRDefault="00210B0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0EB69E" wp14:editId="4C809BDF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B5813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OC0PGq0CAACv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CE896FF" wp14:editId="01F59E7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6CBF472" wp14:editId="196D9761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237E9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DBD3842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AlxVf8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40BD93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3D5392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5FEEA8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F77466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DD5D58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E4884" w14:textId="77777777" w:rsidR="0007128A" w:rsidRDefault="0007128A" w:rsidP="001007E7">
      <w:pPr>
        <w:spacing w:after="0" w:line="240" w:lineRule="auto"/>
      </w:pPr>
      <w:r>
        <w:separator/>
      </w:r>
    </w:p>
  </w:footnote>
  <w:footnote w:type="continuationSeparator" w:id="0">
    <w:p w14:paraId="3DE39EB9" w14:textId="77777777" w:rsidR="0007128A" w:rsidRDefault="0007128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3CC3" w14:textId="77777777" w:rsidR="00051C0A" w:rsidRDefault="00210B0B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EF76A8" wp14:editId="55A64E6F">
              <wp:simplePos x="0" y="0"/>
              <wp:positionH relativeFrom="column">
                <wp:posOffset>5086350</wp:posOffset>
              </wp:positionH>
              <wp:positionV relativeFrom="paragraph">
                <wp:posOffset>1557020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2696A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8000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B397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EB397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EB397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8000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B397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EF76A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400.5pt;margin-top:122.6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" filled="f" stroked="f">
              <v:textbox>
                <w:txbxContent>
                  <w:p w14:paraId="40E2696A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8000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B397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EB397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EB397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8000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B397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943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7128A"/>
    <w:rsid w:val="000B0DCD"/>
    <w:rsid w:val="000C73D4"/>
    <w:rsid w:val="00100079"/>
    <w:rsid w:val="001007E7"/>
    <w:rsid w:val="001020C0"/>
    <w:rsid w:val="00157600"/>
    <w:rsid w:val="00170EC5"/>
    <w:rsid w:val="00181E8D"/>
    <w:rsid w:val="00187C3A"/>
    <w:rsid w:val="00194FF2"/>
    <w:rsid w:val="001A3F92"/>
    <w:rsid w:val="001B07DA"/>
    <w:rsid w:val="001C685F"/>
    <w:rsid w:val="001F6D1B"/>
    <w:rsid w:val="001F73A7"/>
    <w:rsid w:val="002009A7"/>
    <w:rsid w:val="00210B0B"/>
    <w:rsid w:val="00253DBA"/>
    <w:rsid w:val="0026335F"/>
    <w:rsid w:val="00295BD4"/>
    <w:rsid w:val="002B43A0"/>
    <w:rsid w:val="002C35DA"/>
    <w:rsid w:val="002D451D"/>
    <w:rsid w:val="002E1412"/>
    <w:rsid w:val="00314023"/>
    <w:rsid w:val="0033614E"/>
    <w:rsid w:val="00341484"/>
    <w:rsid w:val="003672B8"/>
    <w:rsid w:val="003748DC"/>
    <w:rsid w:val="00392351"/>
    <w:rsid w:val="003A2681"/>
    <w:rsid w:val="003F3465"/>
    <w:rsid w:val="00404131"/>
    <w:rsid w:val="00411F85"/>
    <w:rsid w:val="0042152D"/>
    <w:rsid w:val="0042490F"/>
    <w:rsid w:val="004379A6"/>
    <w:rsid w:val="004533E8"/>
    <w:rsid w:val="00456C17"/>
    <w:rsid w:val="00466B9C"/>
    <w:rsid w:val="00495BFE"/>
    <w:rsid w:val="004B30DA"/>
    <w:rsid w:val="004D45A8"/>
    <w:rsid w:val="004E7C9C"/>
    <w:rsid w:val="005000B5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1372D"/>
    <w:rsid w:val="00725091"/>
    <w:rsid w:val="0075596E"/>
    <w:rsid w:val="00767B48"/>
    <w:rsid w:val="00780880"/>
    <w:rsid w:val="007B0E1F"/>
    <w:rsid w:val="007B6F6F"/>
    <w:rsid w:val="007C2731"/>
    <w:rsid w:val="00820C9F"/>
    <w:rsid w:val="0082707E"/>
    <w:rsid w:val="008315B0"/>
    <w:rsid w:val="00841C52"/>
    <w:rsid w:val="008530B7"/>
    <w:rsid w:val="00890F27"/>
    <w:rsid w:val="008B3AE5"/>
    <w:rsid w:val="008C388B"/>
    <w:rsid w:val="008D58A6"/>
    <w:rsid w:val="008E350E"/>
    <w:rsid w:val="00906489"/>
    <w:rsid w:val="0092521D"/>
    <w:rsid w:val="00927506"/>
    <w:rsid w:val="00956E4E"/>
    <w:rsid w:val="00966EEE"/>
    <w:rsid w:val="00972E54"/>
    <w:rsid w:val="0097592F"/>
    <w:rsid w:val="00990018"/>
    <w:rsid w:val="009902A7"/>
    <w:rsid w:val="009A4E12"/>
    <w:rsid w:val="009B320C"/>
    <w:rsid w:val="009B49FB"/>
    <w:rsid w:val="009E07C2"/>
    <w:rsid w:val="00A16099"/>
    <w:rsid w:val="00A231BB"/>
    <w:rsid w:val="00A640BD"/>
    <w:rsid w:val="00A641A7"/>
    <w:rsid w:val="00A72F42"/>
    <w:rsid w:val="00A75F83"/>
    <w:rsid w:val="00AD7919"/>
    <w:rsid w:val="00B62EEF"/>
    <w:rsid w:val="00B978DE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CF6BFC"/>
    <w:rsid w:val="00D158E3"/>
    <w:rsid w:val="00D24FA7"/>
    <w:rsid w:val="00D26C21"/>
    <w:rsid w:val="00D45A3E"/>
    <w:rsid w:val="00D64696"/>
    <w:rsid w:val="00D80004"/>
    <w:rsid w:val="00D90D49"/>
    <w:rsid w:val="00DB4868"/>
    <w:rsid w:val="00DC5D96"/>
    <w:rsid w:val="00DD1F4B"/>
    <w:rsid w:val="00DD4F3E"/>
    <w:rsid w:val="00E13E55"/>
    <w:rsid w:val="00E3215C"/>
    <w:rsid w:val="00E446DC"/>
    <w:rsid w:val="00E82502"/>
    <w:rsid w:val="00EA6B34"/>
    <w:rsid w:val="00EA7406"/>
    <w:rsid w:val="00EB3979"/>
    <w:rsid w:val="00EE1E7B"/>
    <w:rsid w:val="00F11685"/>
    <w:rsid w:val="00F225BF"/>
    <w:rsid w:val="00F53753"/>
    <w:rsid w:val="00F7167E"/>
    <w:rsid w:val="00F7443C"/>
    <w:rsid w:val="00F9504D"/>
    <w:rsid w:val="00FA02D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8592E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FCA4-C656-41C2-B3E2-348DA47BF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13</TotalTime>
  <Pages>2</Pages>
  <Words>354</Words>
  <Characters>3085</Characters>
  <Application>Microsoft Office Word</Application>
  <DocSecurity>0</DocSecurity>
  <Lines>85</Lines>
  <Paragraphs>41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Altagracia Sanchez Parra</cp:lastModifiedBy>
  <cp:revision>20</cp:revision>
  <cp:lastPrinted>2011-03-04T18:55:00Z</cp:lastPrinted>
  <dcterms:created xsi:type="dcterms:W3CDTF">2021-10-04T17:24:00Z</dcterms:created>
  <dcterms:modified xsi:type="dcterms:W3CDTF">2026-03-25T19:22:00Z</dcterms:modified>
</cp:coreProperties>
</file>